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15DE2A3F" w:rsidR="00C44B8B" w:rsidRPr="00234FDB" w:rsidRDefault="003E3FED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E3FED">
              <w:rPr>
                <w:b/>
                <w:sz w:val="26"/>
                <w:szCs w:val="26"/>
                <w:lang w:val="en-US"/>
              </w:rPr>
              <w:t>2116976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0863618F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544D3">
        <w:rPr>
          <w:b/>
          <w:bCs/>
          <w:sz w:val="26"/>
          <w:szCs w:val="26"/>
        </w:rPr>
        <w:t>траверс</w:t>
      </w:r>
      <w:r w:rsidR="00E206CD" w:rsidRPr="00E206CD">
        <w:rPr>
          <w:b/>
          <w:bCs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3E3FED" w:rsidRPr="003E3FED">
        <w:rPr>
          <w:b/>
          <w:sz w:val="26"/>
          <w:szCs w:val="26"/>
        </w:rPr>
        <w:t>Траверса ТМ80А 20.0027</w:t>
      </w:r>
      <w:r w:rsidR="009D76DA">
        <w:rPr>
          <w:b/>
          <w:sz w:val="26"/>
          <w:szCs w:val="26"/>
        </w:rPr>
        <w:t xml:space="preserve"> </w:t>
      </w:r>
      <w:r w:rsidR="003E3FED" w:rsidRPr="003E3FED">
        <w:rPr>
          <w:b/>
          <w:sz w:val="26"/>
          <w:szCs w:val="26"/>
        </w:rPr>
        <w:t>19.02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0852861B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0" w:name="Поле4"/>
      <w:r w:rsidR="001276F9">
        <w:rPr>
          <w:sz w:val="24"/>
          <w:szCs w:val="24"/>
        </w:rPr>
        <w:t xml:space="preserve">проекта </w:t>
      </w:r>
      <w:r w:rsidR="00B83A4E">
        <w:rPr>
          <w:sz w:val="24"/>
          <w:szCs w:val="24"/>
        </w:rPr>
        <w:t>«</w:t>
      </w:r>
      <w:bookmarkEnd w:id="0"/>
      <w:r w:rsidR="00137AA5" w:rsidRPr="00137AA5">
        <w:rPr>
          <w:sz w:val="24"/>
          <w:szCs w:val="24"/>
        </w:rPr>
        <w:t xml:space="preserve">Типовой проект ТП 27.0002 </w:t>
      </w:r>
      <w:proofErr w:type="spellStart"/>
      <w:r w:rsidR="00137AA5" w:rsidRPr="00137AA5">
        <w:rPr>
          <w:sz w:val="24"/>
          <w:szCs w:val="24"/>
        </w:rPr>
        <w:t>Одноцепные</w:t>
      </w:r>
      <w:proofErr w:type="spellEnd"/>
      <w:r w:rsidR="00137AA5" w:rsidRPr="00137AA5">
        <w:rPr>
          <w:sz w:val="24"/>
          <w:szCs w:val="24"/>
        </w:rPr>
        <w:t xml:space="preserve"> железобетонные опоры </w:t>
      </w:r>
      <w:proofErr w:type="gramStart"/>
      <w:r w:rsidR="00137AA5" w:rsidRPr="00137AA5">
        <w:rPr>
          <w:sz w:val="24"/>
          <w:szCs w:val="24"/>
        </w:rPr>
        <w:t>ВЛ</w:t>
      </w:r>
      <w:proofErr w:type="gramEnd"/>
      <w:r w:rsidR="00137AA5" w:rsidRPr="00137AA5">
        <w:rPr>
          <w:sz w:val="24"/>
          <w:szCs w:val="24"/>
        </w:rPr>
        <w:t xml:space="preserve"> 6-20 кВ с </w:t>
      </w:r>
      <w:r w:rsidR="00137AA5">
        <w:rPr>
          <w:sz w:val="24"/>
          <w:szCs w:val="24"/>
        </w:rPr>
        <w:t>защищенными проводами</w:t>
      </w:r>
      <w:r w:rsidR="00B83A4E">
        <w:rPr>
          <w:sz w:val="24"/>
          <w:szCs w:val="24"/>
        </w:rPr>
        <w:t>».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1A42F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D87836D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12C9BEF2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0AF154A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D0ADBF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F8A5D" w14:textId="77777777" w:rsidR="0045272A" w:rsidRDefault="0045272A" w:rsidP="004527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траверс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BE52E" w14:textId="77777777" w:rsidR="0045272A" w:rsidRDefault="0045272A" w:rsidP="004527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0DC3F5EC" w14:textId="77A945E2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137AA5" w:rsidRPr="00137AA5">
        <w:rPr>
          <w:sz w:val="24"/>
          <w:szCs w:val="24"/>
        </w:rPr>
        <w:t>ТП 27.0002</w:t>
      </w:r>
      <w:r>
        <w:rPr>
          <w:sz w:val="26"/>
          <w:szCs w:val="26"/>
        </w:rPr>
        <w:t>;</w:t>
      </w:r>
    </w:p>
    <w:p w14:paraId="31BE1AE7" w14:textId="77777777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  <w:bookmarkStart w:id="1" w:name="_GoBack"/>
      <w:bookmarkEnd w:id="1"/>
    </w:p>
    <w:p w14:paraId="651AE449" w14:textId="77777777" w:rsidR="0045272A" w:rsidRDefault="0045272A" w:rsidP="004527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3B4B297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341E2D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28767D97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BCCA24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39A3C170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5A40B0EA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7ECFE8E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7F032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3659B2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1BEFF6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D1723B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80E4F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E9D479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1720D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537BC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77C0201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9BDEEF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C442BB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40B37D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073274B1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35B35936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722BD9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8FA14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A6E875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4BDA2C" w14:textId="77777777" w:rsidR="0045272A" w:rsidRDefault="0045272A" w:rsidP="004527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1FD9D38" w14:textId="77777777" w:rsidR="0045272A" w:rsidRPr="00CB6078" w:rsidRDefault="0045272A" w:rsidP="0045272A">
      <w:pPr>
        <w:rPr>
          <w:sz w:val="26"/>
          <w:szCs w:val="26"/>
        </w:rPr>
      </w:pPr>
    </w:p>
    <w:p w14:paraId="298556B2" w14:textId="77777777" w:rsidR="0045272A" w:rsidRPr="00CB6078" w:rsidRDefault="0045272A" w:rsidP="0045272A">
      <w:pPr>
        <w:rPr>
          <w:sz w:val="26"/>
          <w:szCs w:val="26"/>
        </w:rPr>
      </w:pPr>
    </w:p>
    <w:p w14:paraId="7B5BACF9" w14:textId="77777777" w:rsidR="0045272A" w:rsidRPr="00CB6078" w:rsidRDefault="0045272A" w:rsidP="0045272A">
      <w:pPr>
        <w:rPr>
          <w:sz w:val="26"/>
          <w:szCs w:val="26"/>
        </w:rPr>
      </w:pPr>
    </w:p>
    <w:p w14:paraId="0707C326" w14:textId="77777777" w:rsidR="0045272A" w:rsidRPr="00CB6078" w:rsidRDefault="0045272A" w:rsidP="0045272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D6317D" w14:textId="77777777" w:rsidR="0045272A" w:rsidRPr="00CB6078" w:rsidRDefault="0045272A" w:rsidP="0045272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7357A73" w14:textId="77777777" w:rsidR="0045272A" w:rsidRPr="00CB6078" w:rsidRDefault="0045272A" w:rsidP="0045272A">
      <w:pPr>
        <w:ind w:firstLine="0"/>
        <w:rPr>
          <w:sz w:val="26"/>
          <w:szCs w:val="26"/>
        </w:rPr>
      </w:pPr>
    </w:p>
    <w:p w14:paraId="1244A8DC" w14:textId="77777777" w:rsidR="008A5CA5" w:rsidRPr="00CB6078" w:rsidRDefault="008A5CA5" w:rsidP="0045272A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0CFB0" w14:textId="77777777" w:rsidR="000B4F2E" w:rsidRDefault="000B4F2E">
      <w:r>
        <w:separator/>
      </w:r>
    </w:p>
  </w:endnote>
  <w:endnote w:type="continuationSeparator" w:id="0">
    <w:p w14:paraId="4546FFFB" w14:textId="77777777" w:rsidR="000B4F2E" w:rsidRDefault="000B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EBB44" w14:textId="77777777" w:rsidR="000B4F2E" w:rsidRDefault="000B4F2E">
      <w:r>
        <w:separator/>
      </w:r>
    </w:p>
  </w:footnote>
  <w:footnote w:type="continuationSeparator" w:id="0">
    <w:p w14:paraId="4EEB7347" w14:textId="77777777" w:rsidR="000B4F2E" w:rsidRDefault="000B4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4F2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F9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AA5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374A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43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218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FE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7F4"/>
    <w:rsid w:val="00446A53"/>
    <w:rsid w:val="004477EA"/>
    <w:rsid w:val="0045049C"/>
    <w:rsid w:val="00450986"/>
    <w:rsid w:val="00451C4D"/>
    <w:rsid w:val="00451FF3"/>
    <w:rsid w:val="0045272A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60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B92"/>
    <w:rsid w:val="00896DC1"/>
    <w:rsid w:val="00897389"/>
    <w:rsid w:val="00897B1D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6DA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28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074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02B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F31"/>
    <w:rsid w:val="00DA6B8B"/>
    <w:rsid w:val="00DA77B6"/>
    <w:rsid w:val="00DB01EF"/>
    <w:rsid w:val="00DB08F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5AD9"/>
    <w:rsid w:val="00E26AC7"/>
    <w:rsid w:val="00E26D27"/>
    <w:rsid w:val="00E304A8"/>
    <w:rsid w:val="00E306DA"/>
    <w:rsid w:val="00E32076"/>
    <w:rsid w:val="00E34EC6"/>
    <w:rsid w:val="00E361A8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4F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34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C9783-0503-4B49-BDC2-515AA13C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4</cp:revision>
  <cp:lastPrinted>2015-05-07T13:50:00Z</cp:lastPrinted>
  <dcterms:created xsi:type="dcterms:W3CDTF">2017-10-13T11:10:00Z</dcterms:created>
  <dcterms:modified xsi:type="dcterms:W3CDTF">2018-03-23T10:43:00Z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